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EA34D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35BA17B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EC3BA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B77A75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Michael </w:t>
      </w:r>
      <w:proofErr w:type="spellStart"/>
      <w:r>
        <w:rPr>
          <w:rFonts w:ascii="Times New Roman" w:hAnsi="Times New Roman" w:cs="Times New Roman"/>
          <w:sz w:val="24"/>
          <w:szCs w:val="24"/>
        </w:rPr>
        <w:t>Bukke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made a plaint of debt against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Cowele</w:t>
      </w:r>
      <w:proofErr w:type="spellEnd"/>
    </w:p>
    <w:p w14:paraId="16E1A3B6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St.Martin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Fields, Middlesex(q.v.), and John Salmon of London</w:t>
      </w:r>
    </w:p>
    <w:p w14:paraId="69524259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lime burner(q.v.).</w:t>
      </w:r>
    </w:p>
    <w:p w14:paraId="13C84A3E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5D4F44F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AD2EA0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E2853E" w14:textId="77777777" w:rsidR="00602FD4" w:rsidRDefault="00602FD4" w:rsidP="00602F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July 2022</w:t>
      </w:r>
    </w:p>
    <w:p w14:paraId="601E828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15A87" w14:textId="77777777" w:rsidR="00602FD4" w:rsidRDefault="00602FD4" w:rsidP="009139A6">
      <w:r>
        <w:separator/>
      </w:r>
    </w:p>
  </w:endnote>
  <w:endnote w:type="continuationSeparator" w:id="0">
    <w:p w14:paraId="508526AE" w14:textId="77777777" w:rsidR="00602FD4" w:rsidRDefault="00602F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7FD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A34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02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3F81" w14:textId="77777777" w:rsidR="00602FD4" w:rsidRDefault="00602FD4" w:rsidP="009139A6">
      <w:r>
        <w:separator/>
      </w:r>
    </w:p>
  </w:footnote>
  <w:footnote w:type="continuationSeparator" w:id="0">
    <w:p w14:paraId="43B93546" w14:textId="77777777" w:rsidR="00602FD4" w:rsidRDefault="00602F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724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B62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69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D4"/>
    <w:rsid w:val="000666E0"/>
    <w:rsid w:val="002510B7"/>
    <w:rsid w:val="005C130B"/>
    <w:rsid w:val="00602FD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36923"/>
  <w15:chartTrackingRefBased/>
  <w15:docId w15:val="{F5D3EB0C-B828-4AC1-B621-9FD45CC0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2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2022-10-08T07:39:00Z</dcterms:created>
  <dcterms:modified xsi:type="dcterms:W3CDTF">2022-10-08T07:39:00Z</dcterms:modified>
</cp:coreProperties>
</file>